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7E5" w:rsidRPr="00ED19EA" w:rsidRDefault="007B67E5" w:rsidP="002910FE">
      <w:pPr>
        <w:jc w:val="center"/>
      </w:pPr>
    </w:p>
    <w:p w:rsidR="007B67E5" w:rsidRPr="00ED19EA" w:rsidRDefault="007B67E5" w:rsidP="002910FE">
      <w:pPr>
        <w:jc w:val="center"/>
        <w:rPr>
          <w:b/>
        </w:rPr>
      </w:pPr>
      <w:r w:rsidRPr="00ED19EA">
        <w:rPr>
          <w:b/>
        </w:rPr>
        <w:t>Критерии оценивания заданий</w:t>
      </w:r>
    </w:p>
    <w:p w:rsidR="007B67E5" w:rsidRPr="00ED19EA" w:rsidRDefault="007B67E5" w:rsidP="002910FE">
      <w:pPr>
        <w:jc w:val="center"/>
        <w:rPr>
          <w:b/>
        </w:rPr>
      </w:pPr>
      <w:r w:rsidRPr="00ED19EA">
        <w:rPr>
          <w:b/>
        </w:rPr>
        <w:t>(ключи)</w:t>
      </w:r>
    </w:p>
    <w:p w:rsidR="007B67E5" w:rsidRPr="00ED19EA" w:rsidRDefault="007B67E5" w:rsidP="002910FE">
      <w:pPr>
        <w:jc w:val="center"/>
        <w:rPr>
          <w:b/>
        </w:rPr>
      </w:pPr>
      <w:r w:rsidRPr="00ED19EA">
        <w:rPr>
          <w:b/>
        </w:rPr>
        <w:t>Муниципального этапа всероссийской олимпиады школьников по праву</w:t>
      </w:r>
    </w:p>
    <w:p w:rsidR="007B67E5" w:rsidRPr="00ED19EA" w:rsidRDefault="007B67E5" w:rsidP="002910FE">
      <w:pPr>
        <w:jc w:val="center"/>
        <w:rPr>
          <w:b/>
        </w:rPr>
      </w:pPr>
      <w:r w:rsidRPr="00ED19EA">
        <w:rPr>
          <w:b/>
        </w:rPr>
        <w:t>2014-2015 гг.</w:t>
      </w:r>
    </w:p>
    <w:p w:rsidR="007B67E5" w:rsidRPr="00ED19EA" w:rsidRDefault="007B67E5" w:rsidP="002910FE">
      <w:pPr>
        <w:jc w:val="center"/>
        <w:rPr>
          <w:b/>
        </w:rPr>
      </w:pPr>
      <w:r w:rsidRPr="00ED19EA">
        <w:rPr>
          <w:b/>
        </w:rPr>
        <w:t>11 класс</w:t>
      </w:r>
    </w:p>
    <w:p w:rsidR="007B67E5" w:rsidRPr="00ED19EA" w:rsidRDefault="007B67E5" w:rsidP="002910FE">
      <w:pPr>
        <w:jc w:val="center"/>
      </w:pPr>
    </w:p>
    <w:tbl>
      <w:tblPr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7"/>
        <w:gridCol w:w="3207"/>
        <w:gridCol w:w="3209"/>
      </w:tblGrid>
      <w:tr w:rsidR="007B67E5" w:rsidRPr="00ED19EA" w:rsidTr="00F64957">
        <w:trPr>
          <w:trHeight w:val="138"/>
        </w:trPr>
        <w:tc>
          <w:tcPr>
            <w:tcW w:w="3207" w:type="dxa"/>
            <w:tcBorders>
              <w:right w:val="nil"/>
            </w:tcBorders>
          </w:tcPr>
          <w:p w:rsidR="007B67E5" w:rsidRPr="00ED19EA" w:rsidRDefault="007B67E5" w:rsidP="00F64957">
            <w:pPr>
              <w:jc w:val="center"/>
              <w:rPr>
                <w:lang w:val="en-US"/>
              </w:rPr>
            </w:pPr>
            <w:r w:rsidRPr="00ED19EA">
              <w:t xml:space="preserve">Задание </w:t>
            </w:r>
            <w:r w:rsidRPr="00ED19EA">
              <w:rPr>
                <w:lang w:val="en-US"/>
              </w:rPr>
              <w:t>I</w:t>
            </w:r>
          </w:p>
        </w:tc>
        <w:tc>
          <w:tcPr>
            <w:tcW w:w="3207" w:type="dxa"/>
            <w:tcBorders>
              <w:left w:val="nil"/>
              <w:right w:val="nil"/>
            </w:tcBorders>
          </w:tcPr>
          <w:p w:rsidR="007B67E5" w:rsidRPr="00ED19EA" w:rsidRDefault="007B67E5" w:rsidP="00F64957">
            <w:pPr>
              <w:jc w:val="center"/>
            </w:pPr>
            <w:r w:rsidRPr="00ED19EA">
              <w:t>Ответ</w:t>
            </w:r>
          </w:p>
        </w:tc>
        <w:tc>
          <w:tcPr>
            <w:tcW w:w="3208" w:type="dxa"/>
            <w:tcBorders>
              <w:left w:val="nil"/>
            </w:tcBorders>
          </w:tcPr>
          <w:p w:rsidR="007B67E5" w:rsidRPr="00ED19EA" w:rsidRDefault="007B67E5" w:rsidP="00F64957">
            <w:pPr>
              <w:jc w:val="center"/>
            </w:pPr>
            <w:r w:rsidRPr="00ED19EA">
              <w:t>Критерии оценивания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Г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1.2. 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Д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1.3.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Г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1.4. 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Г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1.5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Б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1.6.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В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1.7.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В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1.8. 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В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1.9.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Б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1.10.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Г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1.11.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А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1.12. 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Б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 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1.13.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В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1.14.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В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1.15.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А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1.16.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Б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1.17.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В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1.18.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В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1.19.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Г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1.20.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Б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1 балл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  <w:tcBorders>
              <w:right w:val="nil"/>
            </w:tcBorders>
          </w:tcPr>
          <w:p w:rsidR="007B67E5" w:rsidRPr="00ED19EA" w:rsidRDefault="007B67E5" w:rsidP="00F64957">
            <w:pPr>
              <w:jc w:val="center"/>
              <w:rPr>
                <w:lang w:val="en-US"/>
              </w:rPr>
            </w:pPr>
            <w:r w:rsidRPr="00ED19EA">
              <w:t xml:space="preserve">Задание </w:t>
            </w:r>
            <w:r w:rsidRPr="00ED19EA">
              <w:rPr>
                <w:lang w:val="en-US"/>
              </w:rPr>
              <w:t>II</w:t>
            </w:r>
          </w:p>
        </w:tc>
        <w:tc>
          <w:tcPr>
            <w:tcW w:w="3207" w:type="dxa"/>
            <w:tcBorders>
              <w:left w:val="nil"/>
              <w:right w:val="nil"/>
            </w:tcBorders>
          </w:tcPr>
          <w:p w:rsidR="007B67E5" w:rsidRPr="00ED19EA" w:rsidRDefault="007B67E5" w:rsidP="00F64957">
            <w:pPr>
              <w:jc w:val="center"/>
            </w:pPr>
            <w:r w:rsidRPr="00ED19EA">
              <w:t>Ответ</w:t>
            </w:r>
          </w:p>
        </w:tc>
        <w:tc>
          <w:tcPr>
            <w:tcW w:w="3208" w:type="dxa"/>
            <w:tcBorders>
              <w:left w:val="nil"/>
            </w:tcBorders>
          </w:tcPr>
          <w:p w:rsidR="007B67E5" w:rsidRPr="00ED19EA" w:rsidRDefault="007B67E5" w:rsidP="00F64957">
            <w:pPr>
              <w:jc w:val="center"/>
            </w:pPr>
            <w:r w:rsidRPr="00ED19EA">
              <w:t>Критерии оценивания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2.1.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1-в; 2-г; 3-д; 4-б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2.2.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1-г; 2-в; 3-б; 4-а;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2.3.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1-б; 2-в; 3-г; 4-д;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2.4.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1-а; 2-б; 3-а; 4-а;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2.5.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1-б; 2-а; 3-г;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2.6.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1-б; 2-в; 3-д; 4-а; 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Задание </w:t>
            </w:r>
            <w:r w:rsidRPr="00ED19EA">
              <w:rPr>
                <w:lang w:val="en-US"/>
              </w:rPr>
              <w:t>III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Ответ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Критерии оценивания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rPr>
                <w:lang w:val="en-US"/>
              </w:rPr>
              <w:t>3</w:t>
            </w:r>
            <w:r w:rsidRPr="00ED19EA">
              <w:t>.1.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Государственная Дума, Совет Федерации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3.2.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Республика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3.3.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МВД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7871B5">
        <w:trPr>
          <w:trHeight w:val="453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3.4.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ФСО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Задание </w:t>
            </w:r>
            <w:r w:rsidRPr="00ED19EA">
              <w:rPr>
                <w:lang w:val="en-US"/>
              </w:rPr>
              <w:t>IV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Ответ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Критерии оценивания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4.1.</w:t>
            </w:r>
          </w:p>
        </w:tc>
        <w:tc>
          <w:tcPr>
            <w:tcW w:w="3207" w:type="dxa"/>
          </w:tcPr>
          <w:p w:rsidR="007B67E5" w:rsidRPr="00ED19EA" w:rsidRDefault="007B67E5" w:rsidP="000C3AA1">
            <w:pPr>
              <w:jc w:val="center"/>
            </w:pPr>
            <w:r w:rsidRPr="00ED19EA">
              <w:t xml:space="preserve">А-3; Б-4; В-2; Г-1; 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4.2.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А-5; Б-4; В-3; Г-2; Д-1;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4.3.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А-2; Б-1; В-4; Г-3; Д-5; 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4.4.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А-7; Б-6; В-5; Г-4; Д-3; Е-2;</w:t>
            </w:r>
          </w:p>
          <w:p w:rsidR="007B67E5" w:rsidRPr="00ED19EA" w:rsidRDefault="007B67E5" w:rsidP="00F64957">
            <w:pPr>
              <w:jc w:val="center"/>
            </w:pPr>
            <w:r w:rsidRPr="00ED19EA">
              <w:t>Ж-1;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4.5.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  <w:rPr>
                <w:b/>
                <w:u w:val="single"/>
              </w:rPr>
            </w:pPr>
            <w:r w:rsidRPr="00ED19EA">
              <w:rPr>
                <w:b/>
                <w:color w:val="000000"/>
                <w:u w:val="single"/>
                <w:shd w:val="clear" w:color="auto" w:fill="FFFFFF"/>
              </w:rPr>
              <w:t>Не</w:t>
            </w:r>
            <w:r w:rsidRPr="00ED19EA">
              <w:rPr>
                <w:color w:val="000000"/>
                <w:shd w:val="clear" w:color="auto" w:fill="FFFFFF"/>
              </w:rPr>
              <w:t xml:space="preserve">  могут быть назначены опекунами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4.6.</w:t>
            </w:r>
          </w:p>
        </w:tc>
        <w:tc>
          <w:tcPr>
            <w:tcW w:w="3207" w:type="dxa"/>
          </w:tcPr>
          <w:p w:rsidR="007B67E5" w:rsidRPr="00ED19EA" w:rsidRDefault="007B67E5" w:rsidP="007871B5">
            <w:pPr>
              <w:jc w:val="both"/>
              <w:rPr>
                <w:color w:val="000000"/>
              </w:rPr>
            </w:pPr>
            <w:r w:rsidRPr="00ED19EA">
              <w:t>1)</w:t>
            </w:r>
            <w:r w:rsidRPr="00ED19EA">
              <w:rPr>
                <w:color w:val="000000"/>
              </w:rPr>
              <w:t xml:space="preserve"> </w:t>
            </w:r>
            <w:r w:rsidRPr="00ED19EA">
              <w:rPr>
                <w:color w:val="000000"/>
                <w:shd w:val="clear" w:color="auto" w:fill="FFFFFF"/>
              </w:rPr>
              <w:t xml:space="preserve">организация… </w:t>
            </w:r>
            <w:r w:rsidRPr="00ED19EA">
              <w:rPr>
                <w:b/>
                <w:color w:val="000000"/>
                <w:u w:val="single"/>
                <w:shd w:val="clear" w:color="auto" w:fill="FFFFFF"/>
              </w:rPr>
              <w:t xml:space="preserve">может </w:t>
            </w:r>
            <w:r w:rsidRPr="00ED19EA">
              <w:rPr>
                <w:b/>
                <w:color w:val="000000"/>
                <w:shd w:val="clear" w:color="auto" w:fill="FFFFFF"/>
              </w:rPr>
              <w:t>от</w:t>
            </w:r>
            <w:r w:rsidRPr="00ED19EA">
              <w:rPr>
                <w:color w:val="000000"/>
                <w:shd w:val="clear" w:color="auto" w:fill="FFFFFF"/>
              </w:rPr>
              <w:t xml:space="preserve"> своего имени приобретать и осуществлять гражданские права</w:t>
            </w:r>
            <w:r w:rsidRPr="00ED19EA">
              <w:rPr>
                <w:color w:val="000000"/>
              </w:rPr>
              <w:t>..;</w:t>
            </w:r>
          </w:p>
          <w:p w:rsidR="007B67E5" w:rsidRPr="00ED19EA" w:rsidRDefault="007B67E5" w:rsidP="007871B5">
            <w:pPr>
              <w:jc w:val="both"/>
              <w:rPr>
                <w:color w:val="000000"/>
              </w:rPr>
            </w:pPr>
            <w:r w:rsidRPr="00ED19EA">
              <w:rPr>
                <w:color w:val="000000"/>
              </w:rPr>
              <w:t xml:space="preserve">2 Правоспособность юридического лица </w:t>
            </w:r>
            <w:r w:rsidRPr="00ED19EA">
              <w:rPr>
                <w:b/>
                <w:color w:val="000000"/>
                <w:u w:val="single"/>
              </w:rPr>
              <w:t>возникает с момента</w:t>
            </w:r>
            <w:r w:rsidRPr="00ED19EA">
              <w:rPr>
                <w:color w:val="000000"/>
              </w:rPr>
              <w:t xml:space="preserve"> внесения в единый государственный реестр…;</w:t>
            </w:r>
          </w:p>
          <w:p w:rsidR="007B67E5" w:rsidRPr="00ED19EA" w:rsidRDefault="007B67E5" w:rsidP="00F64957">
            <w:pPr>
              <w:jc w:val="center"/>
              <w:rPr>
                <w:b/>
                <w:u w:val="single"/>
              </w:rPr>
            </w:pP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Задание </w:t>
            </w:r>
            <w:r w:rsidRPr="00ED19EA">
              <w:rPr>
                <w:lang w:val="en-US"/>
              </w:rPr>
              <w:t>V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Ответ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Критерии оценивания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5.1.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both"/>
            </w:pPr>
            <w:r w:rsidRPr="00ED19EA">
              <w:t xml:space="preserve">Для несовершеннолетних  в возрасте от 16 до 18 лет устанавливается продолжительность рабочего времени не более 35 часов в неделю согласно ст. 92 ТК РФ, из этого следует, что начальник цеха нарушил права Федоровой и Семенихиной, они имеют право не следовать его распоряжению. </w:t>
            </w:r>
          </w:p>
          <w:p w:rsidR="007B67E5" w:rsidRPr="00ED19EA" w:rsidRDefault="007B67E5" w:rsidP="00F64957">
            <w:pPr>
              <w:jc w:val="center"/>
            </w:pP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4 балла ( 1 за краткий ответ, 2- за полное и правильное обоснование) 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5.2.</w:t>
            </w:r>
          </w:p>
        </w:tc>
        <w:tc>
          <w:tcPr>
            <w:tcW w:w="3207" w:type="dxa"/>
          </w:tcPr>
          <w:p w:rsidR="007B67E5" w:rsidRPr="00ED19EA" w:rsidRDefault="007B67E5" w:rsidP="00F64957">
            <w:r w:rsidRPr="00ED19EA">
              <w:t xml:space="preserve">Родители могут обратиться в Территориальную комиссию по делам несовершеннолетних и защите их прав, которая координирует деятельность всех субъектов системы профилактики безнадзорности и правонарушений несовершеннолетних: таких как подразделения по делам несовершеннолетних органов внутренних дел, органов социальной защиты населения, органов управлении здравоохранения, органов по делам молодежи и другие. </w:t>
            </w:r>
          </w:p>
          <w:p w:rsidR="007B67E5" w:rsidRPr="00ED19EA" w:rsidRDefault="007B67E5" w:rsidP="00F64957">
            <w:pPr>
              <w:jc w:val="center"/>
            </w:pP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4 балла ( 1 за краткий ответ, 2- за полное и правильное обоснование)</w:t>
            </w:r>
          </w:p>
        </w:tc>
      </w:tr>
      <w:tr w:rsidR="007B67E5" w:rsidRPr="00ED19EA" w:rsidTr="00F64957">
        <w:trPr>
          <w:trHeight w:val="13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5.3.</w:t>
            </w:r>
          </w:p>
        </w:tc>
        <w:tc>
          <w:tcPr>
            <w:tcW w:w="3207" w:type="dxa"/>
          </w:tcPr>
          <w:p w:rsidR="007B67E5" w:rsidRPr="00ED19EA" w:rsidRDefault="007B67E5" w:rsidP="000518BB">
            <w:r w:rsidRPr="00ED19EA">
              <w:t>Нотариус, удостоверяя сделку с недвижимостью, обязан проверить ее законность. При продаже квартиры необходимо согласие обоих супругов. На момент сделки Гусаров являлся дееспособным лицом, т.к. судебного решения о лишении Гусарова дееспособности не было, а его супруга не могла выступать его опекуном и совершать от его имени сделки. Исходя из условий задания, суд признает сделку недействительной, и приведет стороны в первоначальное состояние.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4  балла ( 1 за краткий ответ, 2- за полное и правильное обоснование)</w:t>
            </w:r>
          </w:p>
        </w:tc>
      </w:tr>
      <w:tr w:rsidR="007B67E5" w:rsidRPr="00ED19EA" w:rsidTr="00F64957">
        <w:trPr>
          <w:trHeight w:val="261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Задание </w:t>
            </w:r>
            <w:r w:rsidRPr="00ED19EA">
              <w:rPr>
                <w:lang w:val="en-US"/>
              </w:rPr>
              <w:t>VI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Ответ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Критерии оценивания </w:t>
            </w:r>
          </w:p>
        </w:tc>
      </w:tr>
      <w:tr w:rsidR="007B67E5" w:rsidRPr="00ED19EA" w:rsidTr="00F64957">
        <w:trPr>
          <w:trHeight w:val="523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6.1.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ФСО- Федеральная служба охраны;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05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6.2.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>
              <w:t>ОЗАГС – орган записи актов гражданского состояния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1318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6.3.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МОТ при ООН- Международная организация труда при Организации Объединенных Наций ;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3 балла ( за любую ошибку 0 баллов)</w:t>
            </w:r>
          </w:p>
        </w:tc>
      </w:tr>
      <w:tr w:rsidR="007B67E5" w:rsidRPr="00ED19EA" w:rsidTr="00F64957">
        <w:trPr>
          <w:trHeight w:val="796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6.4.</w:t>
            </w:r>
          </w:p>
        </w:tc>
        <w:tc>
          <w:tcPr>
            <w:tcW w:w="3207" w:type="dxa"/>
          </w:tcPr>
          <w:p w:rsidR="007B67E5" w:rsidRPr="00ED19EA" w:rsidRDefault="007B67E5" w:rsidP="00F64957">
            <w:r>
              <w:t>ФССП- федеральная служба судебных приставов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 xml:space="preserve">3 балла ( за любую ошибку 0 баллов) </w:t>
            </w:r>
          </w:p>
        </w:tc>
      </w:tr>
      <w:tr w:rsidR="007B67E5" w:rsidRPr="00ED19EA" w:rsidTr="00F64957">
        <w:trPr>
          <w:trHeight w:val="261"/>
        </w:trPr>
        <w:tc>
          <w:tcPr>
            <w:tcW w:w="3207" w:type="dxa"/>
          </w:tcPr>
          <w:p w:rsidR="007B67E5" w:rsidRPr="00ED19EA" w:rsidRDefault="007B67E5" w:rsidP="00F64957">
            <w:r w:rsidRPr="00ED19EA">
              <w:t xml:space="preserve">Задание </w:t>
            </w:r>
            <w:r w:rsidRPr="00ED19EA">
              <w:rPr>
                <w:lang w:val="en-US"/>
              </w:rPr>
              <w:t>VII</w:t>
            </w:r>
          </w:p>
        </w:tc>
        <w:tc>
          <w:tcPr>
            <w:tcW w:w="3207" w:type="dxa"/>
          </w:tcPr>
          <w:p w:rsidR="007B67E5" w:rsidRPr="00ED19EA" w:rsidRDefault="007B67E5" w:rsidP="00F64957">
            <w:pPr>
              <w:ind w:left="720"/>
            </w:pPr>
            <w:r w:rsidRPr="00ED19EA">
              <w:t>Ответ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Критерии оценивания</w:t>
            </w:r>
          </w:p>
        </w:tc>
      </w:tr>
      <w:tr w:rsidR="007B67E5" w:rsidRPr="00ED19EA" w:rsidTr="00F64957">
        <w:trPr>
          <w:trHeight w:val="523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7.1.</w:t>
            </w:r>
          </w:p>
        </w:tc>
        <w:tc>
          <w:tcPr>
            <w:tcW w:w="3207" w:type="dxa"/>
          </w:tcPr>
          <w:p w:rsidR="007B67E5" w:rsidRPr="00ED19EA" w:rsidRDefault="007B67E5" w:rsidP="00722F57">
            <w:r w:rsidRPr="00ED19EA">
              <w:t>Разделяй и властвуй !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4 балла ( за любую ошибку 0 баллов)</w:t>
            </w:r>
          </w:p>
        </w:tc>
      </w:tr>
      <w:tr w:rsidR="007B67E5" w:rsidRPr="00ED19EA" w:rsidTr="00F64957">
        <w:trPr>
          <w:trHeight w:val="523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  <w:r w:rsidRPr="00ED19EA">
              <w:t>7.2.</w:t>
            </w:r>
          </w:p>
        </w:tc>
        <w:tc>
          <w:tcPr>
            <w:tcW w:w="3207" w:type="dxa"/>
          </w:tcPr>
          <w:p w:rsidR="007B67E5" w:rsidRPr="00ED19EA" w:rsidRDefault="007B67E5" w:rsidP="00F64957">
            <w:r w:rsidRPr="00ED19EA">
              <w:t>Закон обратной силы не имеет.</w:t>
            </w:r>
          </w:p>
        </w:tc>
        <w:tc>
          <w:tcPr>
            <w:tcW w:w="3208" w:type="dxa"/>
          </w:tcPr>
          <w:p w:rsidR="007B67E5" w:rsidRPr="00ED19EA" w:rsidRDefault="007B67E5" w:rsidP="00F64957">
            <w:pPr>
              <w:jc w:val="center"/>
            </w:pPr>
            <w:r w:rsidRPr="00ED19EA">
              <w:t>4 балла ( за любую ошибку 0 баллов)</w:t>
            </w:r>
          </w:p>
        </w:tc>
      </w:tr>
      <w:tr w:rsidR="007B67E5" w:rsidRPr="00ED19EA" w:rsidTr="00F64957">
        <w:tblPrEx>
          <w:tblLook w:val="0000"/>
        </w:tblPrEx>
        <w:trPr>
          <w:trHeight w:val="660"/>
        </w:trPr>
        <w:tc>
          <w:tcPr>
            <w:tcW w:w="3207" w:type="dxa"/>
          </w:tcPr>
          <w:p w:rsidR="007B67E5" w:rsidRPr="00ED19EA" w:rsidRDefault="007B67E5" w:rsidP="00F64957">
            <w:pPr>
              <w:jc w:val="center"/>
            </w:pPr>
          </w:p>
          <w:p w:rsidR="007B67E5" w:rsidRPr="00ED19EA" w:rsidRDefault="007B67E5" w:rsidP="00F64957">
            <w:pPr>
              <w:jc w:val="center"/>
            </w:pPr>
            <w:r w:rsidRPr="00ED19EA">
              <w:t>Итого</w:t>
            </w:r>
          </w:p>
        </w:tc>
        <w:tc>
          <w:tcPr>
            <w:tcW w:w="6416" w:type="dxa"/>
            <w:gridSpan w:val="2"/>
          </w:tcPr>
          <w:p w:rsidR="007B67E5" w:rsidRPr="00ED19EA" w:rsidRDefault="007B67E5" w:rsidP="00F64957">
            <w:pPr>
              <w:jc w:val="center"/>
            </w:pPr>
          </w:p>
          <w:p w:rsidR="007B67E5" w:rsidRPr="00ED19EA" w:rsidRDefault="007B67E5" w:rsidP="00F64957">
            <w:pPr>
              <w:jc w:val="center"/>
            </w:pPr>
            <w:r w:rsidRPr="00ED19EA">
              <w:t>100 баллов</w:t>
            </w:r>
          </w:p>
        </w:tc>
      </w:tr>
    </w:tbl>
    <w:p w:rsidR="007B67E5" w:rsidRPr="00ED19EA" w:rsidRDefault="007B67E5" w:rsidP="002910FE">
      <w:pPr>
        <w:jc w:val="center"/>
      </w:pPr>
    </w:p>
    <w:p w:rsidR="007B67E5" w:rsidRPr="00ED19EA" w:rsidRDefault="007B67E5" w:rsidP="002910FE">
      <w:pPr>
        <w:jc w:val="center"/>
      </w:pPr>
    </w:p>
    <w:p w:rsidR="007B67E5" w:rsidRPr="00ED19EA" w:rsidRDefault="007B67E5" w:rsidP="00DF58F1"/>
    <w:sectPr w:rsidR="007B67E5" w:rsidRPr="00ED19EA" w:rsidSect="00283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E7754"/>
    <w:multiLevelType w:val="hybridMultilevel"/>
    <w:tmpl w:val="A5AE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0FE"/>
    <w:rsid w:val="000518BB"/>
    <w:rsid w:val="000C3AA1"/>
    <w:rsid w:val="001F77FE"/>
    <w:rsid w:val="002837A3"/>
    <w:rsid w:val="002910FE"/>
    <w:rsid w:val="002D36DC"/>
    <w:rsid w:val="004A5518"/>
    <w:rsid w:val="004A7CF5"/>
    <w:rsid w:val="00670E1F"/>
    <w:rsid w:val="00722F57"/>
    <w:rsid w:val="007871B5"/>
    <w:rsid w:val="007B67E5"/>
    <w:rsid w:val="00AA5F5E"/>
    <w:rsid w:val="00AE35E8"/>
    <w:rsid w:val="00B5513B"/>
    <w:rsid w:val="00BF3910"/>
    <w:rsid w:val="00CF7DBA"/>
    <w:rsid w:val="00D73648"/>
    <w:rsid w:val="00DF58F1"/>
    <w:rsid w:val="00E756CC"/>
    <w:rsid w:val="00E92980"/>
    <w:rsid w:val="00ED19EA"/>
    <w:rsid w:val="00F64957"/>
    <w:rsid w:val="00FD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0F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4</Pages>
  <Words>647</Words>
  <Characters>3688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server_law</cp:lastModifiedBy>
  <cp:revision>10</cp:revision>
  <dcterms:created xsi:type="dcterms:W3CDTF">2014-10-29T19:52:00Z</dcterms:created>
  <dcterms:modified xsi:type="dcterms:W3CDTF">2014-11-05T10:13:00Z</dcterms:modified>
</cp:coreProperties>
</file>